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166E4D" w:rsidP="002C5749">
      <w:pPr>
        <w:ind w:left="5670"/>
      </w:pPr>
      <w:fldSimple w:instr=" DOCVARIABLE &quot;boss_state&quot; \* MERGEFORMAT ">
        <w:r w:rsidR="00935693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935693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647D90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EF224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EF2242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тел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166E4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675192022Н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647D90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fill_date \* MERGEFORMAT </w:instrText>
      </w:r>
      <w:r w:rsidR="00B73E55">
        <w:rPr>
          <w:bCs/>
        </w:rPr>
        <w:fldChar w:fldCharType="separate"/>
      </w:r>
      <w:r w:rsidR="00647D90">
        <w:rPr>
          <w:bCs/>
        </w:rPr>
        <w:t xml:space="preserve">19.04.2022 </w:t>
      </w:r>
      <w:r w:rsidR="00B73E55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166E4D" w:rsidRPr="00166E4D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166E4D" w:rsidRPr="00166E4D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166E4D" w:rsidRPr="00166E4D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fact_adr \* MERGEFORMAT </w:instrText>
      </w:r>
      <w:r w:rsidR="00B73E55">
        <w:rPr>
          <w:bCs/>
        </w:rPr>
        <w:fldChar w:fldCharType="separate"/>
      </w:r>
      <w:r w:rsidR="00166E4D" w:rsidRPr="00166E4D">
        <w:rPr>
          <w:bCs/>
        </w:rPr>
        <w:t xml:space="preserve"> </w:t>
      </w:r>
      <w:r w:rsidR="00166E4D" w:rsidRPr="00166E4D">
        <w:t xml:space="preserve">298600, Республика Крым, город Ялта, улица Манагарова, дом 2  </w:t>
      </w:r>
      <w:r w:rsidR="00B73E55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166E4D">
        <w:rPr>
          <w:u w:val="single"/>
        </w:rPr>
        <w:t xml:space="preserve"> 67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166E4D" w:rsidRPr="00166E4D">
        <w:rPr>
          <w:rStyle w:val="aa"/>
        </w:rPr>
        <w:t xml:space="preserve"> Воспитатель ГПД (Воспитатель)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166E4D" w:rsidRPr="00166E4D">
        <w:rPr>
          <w:rStyle w:val="aa"/>
        </w:rPr>
        <w:t xml:space="preserve"> 20436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B73E55" w:rsidRPr="00B73E55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166E4D" w:rsidRPr="00166E4D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935693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Pr="00B173B2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Pr="00B173B2" w:rsidRDefault="00647D9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647D9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647D9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647D9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647D9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647D9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935693" w:rsidRPr="00B173B2" w:rsidTr="002C5749">
        <w:tc>
          <w:tcPr>
            <w:tcW w:w="187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6F38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</w:t>
            </w:r>
            <w:r w:rsidR="00EF2242">
              <w:rPr>
                <w:sz w:val="18"/>
                <w:szCs w:val="18"/>
              </w:rPr>
              <w:t>2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EF2242">
              <w:rPr>
                <w:sz w:val="18"/>
                <w:szCs w:val="18"/>
              </w:rPr>
              <w:t>7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935693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935693" w:rsidRPr="00935693">
        <w:rPr>
          <w:bCs/>
          <w:i/>
          <w:sz w:val="20"/>
          <w:szCs w:val="20"/>
        </w:rPr>
        <w:t>Нагрузка</w:t>
      </w:r>
      <w:r w:rsidR="00935693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935693" w:rsidRDefault="00935693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4 + 4 + 4 + 4 + 3  = 19.00;   X(To) = 19.00±0.28,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935693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att_zakl \* MERGEFORMAT </w:instrText>
      </w:r>
      <w:r w:rsidR="00B73E55">
        <w:rPr>
          <w:bCs/>
        </w:rPr>
        <w:fldChar w:fldCharType="separate"/>
      </w:r>
      <w:r w:rsidR="00935693" w:rsidRPr="00935693">
        <w:rPr>
          <w:bCs/>
        </w:rPr>
        <w:t>-</w:t>
      </w:r>
      <w:r w:rsidR="00935693" w:rsidRPr="00935693">
        <w:t xml:space="preserve"> фактический уровень вредного фактора соответствует гигиеническим нормативам;</w:t>
      </w:r>
      <w:r w:rsidR="00B73E55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935693">
          <w:t>2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935693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693" w:rsidRDefault="00935693" w:rsidP="0076042D">
      <w:pPr>
        <w:pStyle w:val="a9"/>
      </w:pPr>
      <w:r>
        <w:separator/>
      </w:r>
    </w:p>
  </w:endnote>
  <w:endnote w:type="continuationSeparator" w:id="0">
    <w:p w:rsidR="00935693" w:rsidRDefault="0093569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E55" w:rsidRDefault="00B73E5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166E4D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647D90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647D90" w:rsidRPr="00647D90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E55" w:rsidRDefault="00B73E5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693" w:rsidRDefault="00935693" w:rsidP="0076042D">
      <w:pPr>
        <w:pStyle w:val="a9"/>
      </w:pPr>
      <w:r>
        <w:separator/>
      </w:r>
    </w:p>
  </w:footnote>
  <w:footnote w:type="continuationSeparator" w:id="0">
    <w:p w:rsidR="00935693" w:rsidRDefault="0093569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E55" w:rsidRDefault="00B73E5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E55" w:rsidRDefault="00B73E5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E55" w:rsidRDefault="00B73E5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DA3FA445100E4623A818A5FB75F60CC9"/>
    <w:docVar w:name="fill_date" w:val="19.04.2022"/>
    <w:docVar w:name="footer_num" w:val="Протокол № 675192022Н"/>
    <w:docVar w:name="form" w:val="4"/>
    <w:docVar w:name="grid_data_n_bm1_4" w:val="1~4~~2~4~~3~4~~4~4~~5~3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4 + 4 + 4 + 4 + 3  = 19.00;   X(To) = 19.00±0.28, k=2 (p=95%)_x000d_"/>
    <w:docVar w:name="nd_table3_id_205" w:val="_napr1~_napr2~_napr3~_napr4~_napr5~_napr6~_napr7~_napr8~_napr9"/>
    <w:docVar w:name="num_doc" w:val="67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5B6F066A37D045759C5B1687B5333FBD"/>
    <w:docVar w:name="rm_id" w:val="67"/>
    <w:docVar w:name="rm_name" w:val=" Воспитатель ГПД (Воспитатель) "/>
    <w:docVar w:name="rm_number" w:val=" 67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42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935693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66E4D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47D90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35693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73E55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2242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B13221E-F444-4131-BC32-FA3B7113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2022-04-18T07:50:00Z</dcterms:created>
  <dcterms:modified xsi:type="dcterms:W3CDTF">2022-04-18T08:37:00Z</dcterms:modified>
</cp:coreProperties>
</file>